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D6276" w14:textId="77777777" w:rsidR="00350ED5" w:rsidRDefault="00350ED5" w:rsidP="00350ED5">
      <w:pPr>
        <w:pStyle w:val="CRCoverPage"/>
        <w:tabs>
          <w:tab w:val="right" w:pos="9639"/>
        </w:tabs>
        <w:spacing w:after="0"/>
        <w:rPr>
          <w:b/>
          <w:noProof/>
          <w:sz w:val="24"/>
        </w:rPr>
      </w:pPr>
      <w:r>
        <w:rPr>
          <w:b/>
          <w:noProof/>
          <w:sz w:val="24"/>
        </w:rPr>
        <w:t>3GPP TSG RAN Meeting #104</w:t>
      </w:r>
      <w:r>
        <w:rPr>
          <w:b/>
          <w:noProof/>
          <w:sz w:val="24"/>
        </w:rPr>
        <w:tab/>
        <w:t>RP-241758</w:t>
      </w:r>
    </w:p>
    <w:p w14:paraId="57671717" w14:textId="77777777" w:rsidR="00350ED5" w:rsidRDefault="00350ED5" w:rsidP="00350ED5">
      <w:pPr>
        <w:pStyle w:val="CRCoverPage"/>
        <w:tabs>
          <w:tab w:val="right" w:pos="9639"/>
        </w:tabs>
        <w:spacing w:after="0"/>
        <w:rPr>
          <w:b/>
          <w:noProof/>
          <w:sz w:val="24"/>
        </w:rPr>
      </w:pPr>
      <w:r>
        <w:rPr>
          <w:b/>
          <w:noProof/>
          <w:sz w:val="24"/>
        </w:rPr>
        <w:t>Shanghai, China, June 17-20, 2024</w:t>
      </w:r>
      <w:r>
        <w:rPr>
          <w:b/>
          <w:noProof/>
          <w:sz w:val="24"/>
        </w:rPr>
        <w:tab/>
      </w:r>
      <w:r>
        <w:rPr>
          <w:rFonts w:eastAsia="Batang" w:cs="Arial"/>
          <w:sz w:val="18"/>
          <w:szCs w:val="18"/>
          <w:lang w:eastAsia="zh-CN"/>
        </w:rPr>
        <w:t>(revision of RP-241684)</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062368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50ED5">
        <w:rPr>
          <w:rFonts w:ascii="Arial" w:eastAsia="Batang" w:hAnsi="Arial"/>
          <w:b/>
          <w:lang w:val="en-US" w:eastAsia="zh-CN"/>
        </w:rPr>
        <w:t>Ericsson</w:t>
      </w:r>
    </w:p>
    <w:p w14:paraId="6AD4ADA2" w14:textId="6D9C78E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107B2">
        <w:rPr>
          <w:rFonts w:ascii="Arial" w:eastAsia="Batang" w:hAnsi="Arial" w:cs="Arial"/>
          <w:b/>
          <w:lang w:eastAsia="zh-CN"/>
        </w:rPr>
        <w:t xml:space="preserve">New WID: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E744C5">
        <w:rPr>
          <w:rFonts w:ascii="Arial" w:eastAsia="Batang" w:hAnsi="Arial" w:cs="Arial"/>
          <w:b/>
          <w:lang w:eastAsia="zh-CN"/>
        </w:rPr>
        <w:t xml:space="preserve"> </w:t>
      </w:r>
      <w:r w:rsidR="00E744C5" w:rsidRPr="00E744C5">
        <w:rPr>
          <w:rFonts w:ascii="Arial" w:eastAsia="Batang" w:hAnsi="Arial" w:cs="Arial"/>
          <w:b/>
          <w:lang w:eastAsia="zh-CN"/>
        </w:rPr>
        <w:t xml:space="preserve">and CA/ENDC combinations </w:t>
      </w:r>
      <w:r w:rsidR="00E744C5" w:rsidRPr="00AF5824">
        <w:rPr>
          <w:rFonts w:ascii="Arial" w:eastAsia="Batang" w:hAnsi="Arial" w:cs="Arial"/>
          <w:b/>
          <w:lang w:eastAsia="zh-CN"/>
        </w:rPr>
        <w:t>in REL-19</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176443D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w:t>
      </w:r>
      <w:r w:rsidR="00C441A5">
        <w:rPr>
          <w:rFonts w:ascii="Arial" w:eastAsia="Batang" w:hAnsi="Arial"/>
          <w:b/>
          <w:lang w:eastAsia="zh-CN"/>
        </w:rPr>
        <w:t>4.4.1</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50479E8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07B2">
        <w:t>B</w:t>
      </w:r>
      <w:r w:rsidR="00502AF3">
        <w:t>asket WID on adding channel bandwidth support to existing NR bands.</w:t>
      </w:r>
      <w:r w:rsidR="00D31CC8" w:rsidRPr="00251D80">
        <w:t xml:space="preserve"> </w:t>
      </w:r>
    </w:p>
    <w:p w14:paraId="337DA7F6" w14:textId="431F9F1F" w:rsidR="00B078D6" w:rsidRDefault="00E13CB2" w:rsidP="00D31CC8">
      <w:pPr>
        <w:pStyle w:val="Heading2"/>
        <w:tabs>
          <w:tab w:val="left" w:pos="2552"/>
        </w:tabs>
      </w:pPr>
      <w:r>
        <w:t>A</w:t>
      </w:r>
      <w:r w:rsidR="00B078D6">
        <w:t>cronym:</w:t>
      </w:r>
      <w:r w:rsidR="001C718D">
        <w:t xml:space="preserve"> </w:t>
      </w:r>
      <w:r w:rsidR="00384EAE" w:rsidRPr="00384EAE">
        <w:t>NR_bands_CA_ENDC_R19_BWs</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1EE1688" w:rsidR="000963A7" w:rsidRDefault="000963A7" w:rsidP="000963A7">
            <w:pPr>
              <w:pStyle w:val="TAL"/>
            </w:pPr>
            <w:r>
              <w:t>970083</w:t>
            </w:r>
          </w:p>
        </w:tc>
        <w:tc>
          <w:tcPr>
            <w:tcW w:w="3969" w:type="dxa"/>
          </w:tcPr>
          <w:p w14:paraId="28BBD261" w14:textId="25E30579" w:rsidR="000963A7" w:rsidRDefault="000963A7" w:rsidP="000963A7">
            <w:pPr>
              <w:pStyle w:val="TAL"/>
            </w:pPr>
            <w:hyperlink r:id="rId12" w:tgtFrame="_blank" w:history="1">
              <w:r w:rsidRPr="000963A7">
                <w:t>Adding new channel bandwidth(s) support to existing NR bands</w:t>
              </w:r>
            </w:hyperlink>
            <w:r>
              <w:t xml:space="preserve"> </w:t>
            </w:r>
            <w:r w:rsidRPr="000963A7">
              <w:t>(NR_bands_R18_BWs)</w:t>
            </w:r>
          </w:p>
        </w:tc>
        <w:tc>
          <w:tcPr>
            <w:tcW w:w="4536" w:type="dxa"/>
          </w:tcPr>
          <w:p w14:paraId="4882ABF4" w14:textId="2F2839DC" w:rsidR="000963A7" w:rsidRPr="00251D80" w:rsidRDefault="000963A7" w:rsidP="000963A7">
            <w:pPr>
              <w:pStyle w:val="tah0"/>
            </w:pPr>
            <w:r>
              <w:rPr>
                <w:i/>
                <w:iCs/>
                <w:sz w:val="20"/>
                <w:szCs w:val="20"/>
              </w:rPr>
              <w:t xml:space="preserve">Corresponding WI done within Rel-18 context </w:t>
            </w:r>
          </w:p>
        </w:tc>
      </w:tr>
      <w:tr w:rsidR="000963A7" w14:paraId="6F0AF4EC" w14:textId="77777777" w:rsidTr="001803E1">
        <w:tc>
          <w:tcPr>
            <w:tcW w:w="1101" w:type="dxa"/>
          </w:tcPr>
          <w:p w14:paraId="4E020137" w14:textId="048A0C98" w:rsidR="000963A7" w:rsidRDefault="000963A7" w:rsidP="000963A7">
            <w:pPr>
              <w:pStyle w:val="TAL"/>
            </w:pPr>
            <w:r>
              <w:t>880092</w:t>
            </w:r>
          </w:p>
        </w:tc>
        <w:tc>
          <w:tcPr>
            <w:tcW w:w="3969" w:type="dxa"/>
          </w:tcPr>
          <w:p w14:paraId="3DF589F3" w14:textId="3F11CE3A" w:rsidR="000963A7" w:rsidRDefault="000963A7" w:rsidP="000963A7">
            <w:pPr>
              <w:pStyle w:val="TAL"/>
            </w:pPr>
            <w:hyperlink r:id="rId13" w:tgtFrame="_blank" w:history="1">
              <w:r w:rsidRPr="000963A7">
                <w:t>Adding channel bandwidth support to existing NR bands</w:t>
              </w:r>
            </w:hyperlink>
            <w:r>
              <w:t xml:space="preserve"> </w:t>
            </w:r>
            <w:r w:rsidRPr="000963A7">
              <w:t>(NR_bands_R17_BWs)</w:t>
            </w:r>
          </w:p>
        </w:tc>
        <w:tc>
          <w:tcPr>
            <w:tcW w:w="4536" w:type="dxa"/>
          </w:tcPr>
          <w:p w14:paraId="0FBA097F" w14:textId="35407F58" w:rsidR="000963A7" w:rsidRPr="00251D80" w:rsidRDefault="000963A7" w:rsidP="000963A7">
            <w:pPr>
              <w:pStyle w:val="tah0"/>
            </w:pPr>
            <w:r>
              <w:rPr>
                <w:i/>
                <w:iCs/>
                <w:sz w:val="20"/>
                <w:szCs w:val="20"/>
              </w:rPr>
              <w:t>Corresponding WI done within Rel-17 context</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1376ED99" w:rsidR="00772D0E" w:rsidRDefault="00517172" w:rsidP="00517172">
      <w:pPr>
        <w:numPr>
          <w:ilvl w:val="2"/>
          <w:numId w:val="8"/>
        </w:numPr>
        <w:spacing w:after="0"/>
        <w:rPr>
          <w:bCs/>
        </w:rPr>
      </w:pPr>
      <w:r>
        <w:rPr>
          <w:bCs/>
        </w:rPr>
        <w:t xml:space="preserve">FR1: </w:t>
      </w:r>
      <w:r w:rsidR="001D6AFA">
        <w:rPr>
          <w:bCs/>
        </w:rPr>
        <w:t>{</w:t>
      </w:r>
      <w:r w:rsidR="0096263A">
        <w:rPr>
          <w:bCs/>
        </w:rPr>
        <w:t xml:space="preserve">3 MHz,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r w:rsidR="0096263A">
        <w:rPr>
          <w:bCs/>
        </w:rPr>
        <w:t xml:space="preserve"> Note that 3 MHz is only possible for bands below 1 GHz.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3027EA" w:rsidP="00EB5C9C">
            <w:pPr>
              <w:spacing w:after="0"/>
              <w:rPr>
                <w:bCs/>
                <w:sz w:val="18"/>
                <w:lang w:val="en-US"/>
              </w:rPr>
            </w:pPr>
            <w:hyperlink r:id="rId21" w:history="1">
              <w:r w:rsidR="00EB5C9C"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39EE3156" w:rsidR="00EB5C9C" w:rsidRPr="00394D25" w:rsidRDefault="0034337D" w:rsidP="00EB5C9C">
            <w:pPr>
              <w:spacing w:after="0"/>
              <w:rPr>
                <w:bCs/>
                <w:sz w:val="18"/>
                <w:lang w:val="en-US"/>
              </w:rPr>
            </w:pPr>
            <w:r>
              <w:rPr>
                <w:bCs/>
                <w:sz w:val="18"/>
                <w:lang w:val="en-US"/>
              </w:rPr>
              <w:t>on-going</w:t>
            </w:r>
          </w:p>
        </w:tc>
      </w:tr>
      <w:tr w:rsidR="003E4004" w:rsidRPr="00394D25" w14:paraId="7A83DF94" w14:textId="77777777" w:rsidTr="00A67979">
        <w:tc>
          <w:tcPr>
            <w:tcW w:w="627" w:type="dxa"/>
            <w:shd w:val="clear" w:color="auto" w:fill="auto"/>
          </w:tcPr>
          <w:p w14:paraId="60D5FCE3" w14:textId="1612E6F4" w:rsidR="003E4004" w:rsidRPr="00394D25" w:rsidRDefault="003E4004" w:rsidP="003E4004">
            <w:pPr>
              <w:spacing w:after="0"/>
              <w:rPr>
                <w:bCs/>
                <w:sz w:val="18"/>
              </w:rPr>
            </w:pPr>
            <w:r>
              <w:rPr>
                <w:sz w:val="18"/>
                <w:szCs w:val="18"/>
              </w:rPr>
              <w:t>n5</w:t>
            </w:r>
          </w:p>
        </w:tc>
        <w:tc>
          <w:tcPr>
            <w:tcW w:w="1503" w:type="dxa"/>
            <w:shd w:val="clear" w:color="auto" w:fill="auto"/>
          </w:tcPr>
          <w:p w14:paraId="76D187A0" w14:textId="2DA84699"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5F4D052D" w14:textId="15568334" w:rsidR="003E4004" w:rsidRPr="00636F52" w:rsidRDefault="003E4004" w:rsidP="003E4004">
            <w:pPr>
              <w:spacing w:after="0"/>
              <w:rPr>
                <w:bCs/>
                <w:sz w:val="18"/>
                <w:lang w:val="en-US"/>
              </w:rPr>
            </w:pPr>
            <w:r>
              <w:rPr>
                <w:sz w:val="18"/>
                <w:szCs w:val="18"/>
              </w:rPr>
              <w:t>Ron Borsato, AT&amp;T</w:t>
            </w:r>
          </w:p>
        </w:tc>
        <w:tc>
          <w:tcPr>
            <w:tcW w:w="3301" w:type="dxa"/>
            <w:shd w:val="clear" w:color="auto" w:fill="auto"/>
          </w:tcPr>
          <w:p w14:paraId="1AC1BFBA" w14:textId="594084AE" w:rsidR="003E4004" w:rsidRPr="00636F52" w:rsidRDefault="003E4004" w:rsidP="003E4004">
            <w:pPr>
              <w:spacing w:after="0"/>
              <w:rPr>
                <w:bCs/>
                <w:sz w:val="18"/>
                <w:lang w:val="en-US"/>
              </w:rPr>
            </w:pPr>
            <w:hyperlink r:id="rId22" w:history="1">
              <w:r>
                <w:rPr>
                  <w:rStyle w:val="Hyperlink"/>
                  <w:sz w:val="18"/>
                  <w:szCs w:val="18"/>
                </w:rPr>
                <w:t>ronald.borsato@att.com</w:t>
              </w:r>
            </w:hyperlink>
          </w:p>
        </w:tc>
        <w:tc>
          <w:tcPr>
            <w:tcW w:w="2009" w:type="dxa"/>
            <w:shd w:val="clear" w:color="auto" w:fill="auto"/>
          </w:tcPr>
          <w:p w14:paraId="15E515BE" w14:textId="14487CEE" w:rsidR="003E4004" w:rsidRPr="00394D25" w:rsidRDefault="003E4004" w:rsidP="003E4004">
            <w:pPr>
              <w:spacing w:after="0"/>
              <w:rPr>
                <w:bCs/>
                <w:sz w:val="18"/>
                <w:lang w:val="en-US"/>
              </w:rPr>
            </w:pPr>
            <w:r>
              <w:rPr>
                <w:sz w:val="18"/>
                <w:szCs w:val="18"/>
              </w:rPr>
              <w:t>Ericsson, Nokia, Qualcomm, Verizon</w:t>
            </w:r>
            <w:r w:rsidR="00AE7F52">
              <w:rPr>
                <w:sz w:val="18"/>
                <w:szCs w:val="18"/>
              </w:rPr>
              <w:t>, Rogers</w:t>
            </w:r>
          </w:p>
        </w:tc>
        <w:tc>
          <w:tcPr>
            <w:tcW w:w="3895" w:type="dxa"/>
          </w:tcPr>
          <w:p w14:paraId="107FE554" w14:textId="08F01536" w:rsidR="003E4004" w:rsidRPr="00394D25" w:rsidRDefault="003E4004" w:rsidP="003E4004">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158D900D" w14:textId="0F947FB1" w:rsidR="003E4004" w:rsidRPr="00394D25" w:rsidRDefault="003E4004" w:rsidP="003E4004">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72DBEF9A" w14:textId="21598400" w:rsidR="003E4004" w:rsidRPr="00394D25" w:rsidRDefault="003E4004" w:rsidP="003E4004">
            <w:pPr>
              <w:spacing w:after="0"/>
              <w:rPr>
                <w:bCs/>
                <w:sz w:val="18"/>
                <w:lang w:val="en-US"/>
              </w:rPr>
            </w:pPr>
            <w:r>
              <w:rPr>
                <w:sz w:val="18"/>
                <w:szCs w:val="18"/>
              </w:rPr>
              <w:t>new</w:t>
            </w:r>
          </w:p>
        </w:tc>
      </w:tr>
      <w:tr w:rsidR="003E4004" w:rsidRPr="00394D25" w14:paraId="22888C8E" w14:textId="77777777" w:rsidTr="00A67979">
        <w:tc>
          <w:tcPr>
            <w:tcW w:w="627" w:type="dxa"/>
            <w:shd w:val="clear" w:color="auto" w:fill="auto"/>
          </w:tcPr>
          <w:p w14:paraId="30251BB1" w14:textId="73A71CEC" w:rsidR="003E4004" w:rsidRPr="00394D25" w:rsidRDefault="003E4004" w:rsidP="003E4004">
            <w:pPr>
              <w:spacing w:after="0"/>
              <w:rPr>
                <w:bCs/>
                <w:sz w:val="18"/>
              </w:rPr>
            </w:pPr>
            <w:r>
              <w:rPr>
                <w:sz w:val="18"/>
                <w:szCs w:val="18"/>
              </w:rPr>
              <w:t>n12</w:t>
            </w:r>
          </w:p>
        </w:tc>
        <w:tc>
          <w:tcPr>
            <w:tcW w:w="1503" w:type="dxa"/>
            <w:shd w:val="clear" w:color="auto" w:fill="auto"/>
          </w:tcPr>
          <w:p w14:paraId="231C7E84" w14:textId="39B1221C"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172E60C0" w14:textId="67CCD76A" w:rsidR="003E4004" w:rsidRPr="00394D25" w:rsidRDefault="003E4004" w:rsidP="003E4004">
            <w:pPr>
              <w:spacing w:after="0"/>
              <w:rPr>
                <w:bCs/>
                <w:sz w:val="18"/>
              </w:rPr>
            </w:pPr>
            <w:r>
              <w:rPr>
                <w:sz w:val="18"/>
                <w:szCs w:val="18"/>
              </w:rPr>
              <w:t>Ron Borsato, AT&amp;T</w:t>
            </w:r>
          </w:p>
        </w:tc>
        <w:tc>
          <w:tcPr>
            <w:tcW w:w="3301" w:type="dxa"/>
            <w:shd w:val="clear" w:color="auto" w:fill="auto"/>
          </w:tcPr>
          <w:p w14:paraId="69427493" w14:textId="60ED4A5C" w:rsidR="003E4004" w:rsidRPr="00394D25" w:rsidRDefault="003E4004" w:rsidP="003E4004">
            <w:pPr>
              <w:spacing w:after="0"/>
              <w:rPr>
                <w:bCs/>
                <w:sz w:val="18"/>
              </w:rPr>
            </w:pPr>
            <w:hyperlink r:id="rId23" w:history="1">
              <w:r>
                <w:rPr>
                  <w:rStyle w:val="Hyperlink"/>
                  <w:sz w:val="18"/>
                  <w:szCs w:val="18"/>
                </w:rPr>
                <w:t>ronald.borsato@att.com</w:t>
              </w:r>
            </w:hyperlink>
          </w:p>
        </w:tc>
        <w:tc>
          <w:tcPr>
            <w:tcW w:w="2009" w:type="dxa"/>
            <w:shd w:val="clear" w:color="auto" w:fill="auto"/>
          </w:tcPr>
          <w:p w14:paraId="357F088A" w14:textId="6414D94A" w:rsidR="003E4004" w:rsidRPr="00394D25" w:rsidRDefault="003E4004" w:rsidP="003E4004">
            <w:pPr>
              <w:spacing w:after="0"/>
              <w:rPr>
                <w:bCs/>
                <w:sz w:val="18"/>
                <w:lang w:val="en-US"/>
              </w:rPr>
            </w:pPr>
            <w:r>
              <w:rPr>
                <w:sz w:val="18"/>
                <w:szCs w:val="18"/>
              </w:rPr>
              <w:t>Ericsson, Nokia, Qualcomm</w:t>
            </w:r>
            <w:r w:rsidR="00AE7F52">
              <w:rPr>
                <w:sz w:val="18"/>
                <w:szCs w:val="18"/>
              </w:rPr>
              <w:t>, Rogers</w:t>
            </w:r>
          </w:p>
        </w:tc>
        <w:tc>
          <w:tcPr>
            <w:tcW w:w="3895" w:type="dxa"/>
          </w:tcPr>
          <w:p w14:paraId="65776781" w14:textId="1DAE1840" w:rsidR="003E4004" w:rsidRPr="00394D25" w:rsidRDefault="003E4004" w:rsidP="003E4004">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30CAA3BE" w14:textId="1FCFCE80" w:rsidR="003E4004" w:rsidRPr="00394D25" w:rsidRDefault="003E4004" w:rsidP="003E4004">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68F88EBB" w14:textId="27A33EB4" w:rsidR="003E4004" w:rsidRPr="00394D25" w:rsidRDefault="003E4004" w:rsidP="003E4004">
            <w:pPr>
              <w:spacing w:after="0"/>
              <w:rPr>
                <w:bCs/>
                <w:sz w:val="18"/>
                <w:lang w:val="en-US"/>
              </w:rPr>
            </w:pPr>
            <w:r>
              <w:rPr>
                <w:sz w:val="18"/>
                <w:szCs w:val="18"/>
              </w:rPr>
              <w:t>new</w:t>
            </w:r>
          </w:p>
        </w:tc>
      </w:tr>
      <w:tr w:rsidR="00277073" w:rsidRPr="00394D25" w14:paraId="5DFFE9E9" w14:textId="77777777" w:rsidTr="00A67979">
        <w:tc>
          <w:tcPr>
            <w:tcW w:w="627" w:type="dxa"/>
            <w:shd w:val="clear" w:color="auto" w:fill="auto"/>
          </w:tcPr>
          <w:p w14:paraId="6B84D749" w14:textId="3D7CAA40" w:rsidR="00277073" w:rsidRPr="00394D25" w:rsidRDefault="00277073" w:rsidP="00277073">
            <w:pPr>
              <w:spacing w:after="0"/>
              <w:rPr>
                <w:bCs/>
                <w:sz w:val="18"/>
              </w:rPr>
            </w:pPr>
            <w:r>
              <w:rPr>
                <w:sz w:val="18"/>
                <w:szCs w:val="18"/>
                <w:lang w:val="en-US"/>
              </w:rPr>
              <w:t>n84</w:t>
            </w:r>
          </w:p>
        </w:tc>
        <w:tc>
          <w:tcPr>
            <w:tcW w:w="1503" w:type="dxa"/>
            <w:shd w:val="clear" w:color="auto" w:fill="auto"/>
          </w:tcPr>
          <w:p w14:paraId="63AB762E" w14:textId="729C3DE0" w:rsidR="00277073" w:rsidRPr="00394D25" w:rsidRDefault="00277073" w:rsidP="00277073">
            <w:pPr>
              <w:spacing w:after="0"/>
              <w:jc w:val="center"/>
              <w:rPr>
                <w:bCs/>
                <w:sz w:val="18"/>
              </w:rPr>
            </w:pPr>
            <w:r>
              <w:rPr>
                <w:sz w:val="18"/>
                <w:szCs w:val="18"/>
                <w:lang w:val="en-US"/>
              </w:rPr>
              <w:t>45 MHz (15, 30 and 60kHz SCS)</w:t>
            </w:r>
          </w:p>
        </w:tc>
        <w:tc>
          <w:tcPr>
            <w:tcW w:w="1633" w:type="dxa"/>
            <w:shd w:val="clear" w:color="auto" w:fill="auto"/>
          </w:tcPr>
          <w:p w14:paraId="43E1BF64" w14:textId="6EFEB867" w:rsidR="00277073" w:rsidRPr="00394D25" w:rsidRDefault="00277073" w:rsidP="00277073">
            <w:pPr>
              <w:rPr>
                <w:sz w:val="18"/>
                <w:lang w:val="de-CH" w:eastAsia="zh-CN"/>
              </w:rPr>
            </w:pPr>
            <w:r>
              <w:rPr>
                <w:sz w:val="18"/>
                <w:szCs w:val="18"/>
                <w:lang w:val="en-US"/>
              </w:rPr>
              <w:t>Peng (Henry), Zhang</w:t>
            </w:r>
          </w:p>
        </w:tc>
        <w:tc>
          <w:tcPr>
            <w:tcW w:w="3301" w:type="dxa"/>
            <w:shd w:val="clear" w:color="auto" w:fill="auto"/>
          </w:tcPr>
          <w:p w14:paraId="467842C2" w14:textId="3CF53557" w:rsidR="00277073" w:rsidRPr="00394D25" w:rsidRDefault="00277073" w:rsidP="00277073">
            <w:pPr>
              <w:spacing w:after="0"/>
              <w:rPr>
                <w:sz w:val="18"/>
                <w:lang w:val="de-CH" w:eastAsia="zh-CN"/>
              </w:rPr>
            </w:pPr>
            <w:hyperlink r:id="rId24" w:history="1">
              <w:r>
                <w:rPr>
                  <w:rStyle w:val="Hyperlink"/>
                  <w:sz w:val="18"/>
                  <w:szCs w:val="18"/>
                  <w:lang w:val="en-US"/>
                </w:rPr>
                <w:t>Zhangpeng169@huawei.com</w:t>
              </w:r>
            </w:hyperlink>
          </w:p>
        </w:tc>
        <w:tc>
          <w:tcPr>
            <w:tcW w:w="2009" w:type="dxa"/>
            <w:shd w:val="clear" w:color="auto" w:fill="auto"/>
          </w:tcPr>
          <w:p w14:paraId="0EA5E7BE" w14:textId="260C1011" w:rsidR="00277073" w:rsidRPr="00394D25" w:rsidRDefault="00277073" w:rsidP="00277073">
            <w:pPr>
              <w:spacing w:after="0"/>
              <w:rPr>
                <w:bCs/>
                <w:sz w:val="18"/>
                <w:lang w:val="en-US"/>
              </w:rPr>
            </w:pPr>
            <w:proofErr w:type="spellStart"/>
            <w:r>
              <w:rPr>
                <w:sz w:val="18"/>
                <w:szCs w:val="18"/>
                <w:lang w:val="en-US"/>
              </w:rPr>
              <w:t>HiSilicon</w:t>
            </w:r>
            <w:proofErr w:type="spellEnd"/>
            <w:r>
              <w:rPr>
                <w:sz w:val="18"/>
                <w:szCs w:val="18"/>
                <w:lang w:val="en-US"/>
              </w:rPr>
              <w:t>, China Telecom, China Unicom</w:t>
            </w:r>
          </w:p>
        </w:tc>
        <w:tc>
          <w:tcPr>
            <w:tcW w:w="3895" w:type="dxa"/>
          </w:tcPr>
          <w:p w14:paraId="0DB820A5" w14:textId="37D11E43" w:rsidR="00277073" w:rsidRPr="00394D25" w:rsidRDefault="00277073" w:rsidP="00277073">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6BC90B64" w14:textId="6C82D21E" w:rsidR="00277073" w:rsidRPr="00394D25" w:rsidRDefault="00277073" w:rsidP="00277073">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AC6F70A" w14:textId="6B89F6F5" w:rsidR="00277073" w:rsidRPr="00394D25" w:rsidRDefault="00277073" w:rsidP="00277073">
            <w:pPr>
              <w:spacing w:after="0"/>
              <w:rPr>
                <w:bCs/>
                <w:sz w:val="18"/>
                <w:lang w:val="en-US"/>
              </w:rPr>
            </w:pPr>
            <w:r>
              <w:rPr>
                <w:sz w:val="18"/>
                <w:szCs w:val="18"/>
              </w:rPr>
              <w:t>new</w:t>
            </w:r>
          </w:p>
        </w:tc>
      </w:tr>
      <w:tr w:rsidR="00277073" w:rsidRPr="00394D25" w14:paraId="7A03F349" w14:textId="77777777" w:rsidTr="00A67979">
        <w:tc>
          <w:tcPr>
            <w:tcW w:w="627" w:type="dxa"/>
            <w:shd w:val="clear" w:color="auto" w:fill="auto"/>
          </w:tcPr>
          <w:p w14:paraId="3DBD8116" w14:textId="71C3CAAC" w:rsidR="00277073" w:rsidRDefault="00277073" w:rsidP="00277073">
            <w:pPr>
              <w:spacing w:after="0"/>
              <w:rPr>
                <w:bCs/>
                <w:sz w:val="18"/>
              </w:rPr>
            </w:pPr>
            <w:r>
              <w:rPr>
                <w:sz w:val="18"/>
                <w:szCs w:val="18"/>
                <w:lang w:val="en-US"/>
              </w:rPr>
              <w:t>n80</w:t>
            </w:r>
          </w:p>
        </w:tc>
        <w:tc>
          <w:tcPr>
            <w:tcW w:w="1503" w:type="dxa"/>
            <w:shd w:val="clear" w:color="auto" w:fill="auto"/>
          </w:tcPr>
          <w:p w14:paraId="769536CA" w14:textId="7F431966" w:rsidR="00277073" w:rsidRPr="00EB7D30" w:rsidRDefault="00277073" w:rsidP="00277073">
            <w:pPr>
              <w:jc w:val="center"/>
            </w:pPr>
            <w:r>
              <w:rPr>
                <w:sz w:val="18"/>
                <w:szCs w:val="18"/>
                <w:lang w:val="en-US"/>
              </w:rPr>
              <w:t>35, 45 and 50 MHz (15, 30 and 60kHz SCS)</w:t>
            </w:r>
          </w:p>
        </w:tc>
        <w:tc>
          <w:tcPr>
            <w:tcW w:w="1633" w:type="dxa"/>
            <w:shd w:val="clear" w:color="auto" w:fill="auto"/>
          </w:tcPr>
          <w:p w14:paraId="5563DAE4" w14:textId="4C325411" w:rsidR="00277073" w:rsidRDefault="00277073" w:rsidP="00277073">
            <w:pPr>
              <w:rPr>
                <w:sz w:val="18"/>
                <w:szCs w:val="18"/>
              </w:rPr>
            </w:pPr>
            <w:r>
              <w:rPr>
                <w:sz w:val="18"/>
                <w:szCs w:val="18"/>
                <w:lang w:val="en-US"/>
              </w:rPr>
              <w:t>Peng (Henry), Zhang</w:t>
            </w:r>
          </w:p>
        </w:tc>
        <w:tc>
          <w:tcPr>
            <w:tcW w:w="3301" w:type="dxa"/>
            <w:shd w:val="clear" w:color="auto" w:fill="auto"/>
          </w:tcPr>
          <w:p w14:paraId="72D1523D" w14:textId="41CFED50" w:rsidR="00277073" w:rsidRDefault="00277073" w:rsidP="00277073">
            <w:pPr>
              <w:spacing w:after="0"/>
            </w:pPr>
            <w:hyperlink r:id="rId25" w:history="1">
              <w:r>
                <w:rPr>
                  <w:rStyle w:val="Hyperlink"/>
                  <w:sz w:val="18"/>
                  <w:szCs w:val="18"/>
                  <w:lang w:val="en-US"/>
                </w:rPr>
                <w:t>Zhangpeng169@huawei.com</w:t>
              </w:r>
            </w:hyperlink>
          </w:p>
        </w:tc>
        <w:tc>
          <w:tcPr>
            <w:tcW w:w="2009" w:type="dxa"/>
            <w:shd w:val="clear" w:color="auto" w:fill="auto"/>
          </w:tcPr>
          <w:p w14:paraId="634CE033" w14:textId="60CFE76F" w:rsidR="00277073" w:rsidRPr="00A12451" w:rsidRDefault="00277073" w:rsidP="00277073">
            <w:pPr>
              <w:spacing w:after="0"/>
              <w:rPr>
                <w:bCs/>
                <w:sz w:val="18"/>
                <w:lang w:val="en-US"/>
              </w:rPr>
            </w:pPr>
            <w:proofErr w:type="spellStart"/>
            <w:r>
              <w:rPr>
                <w:sz w:val="18"/>
                <w:szCs w:val="18"/>
                <w:lang w:val="en-US"/>
              </w:rPr>
              <w:t>HiSilicon</w:t>
            </w:r>
            <w:proofErr w:type="spellEnd"/>
            <w:r>
              <w:rPr>
                <w:sz w:val="18"/>
                <w:szCs w:val="18"/>
                <w:lang w:val="en-US"/>
              </w:rPr>
              <w:t>, China Telecom, China Unicom</w:t>
            </w:r>
          </w:p>
        </w:tc>
        <w:tc>
          <w:tcPr>
            <w:tcW w:w="3895" w:type="dxa"/>
          </w:tcPr>
          <w:p w14:paraId="1741F00D" w14:textId="22EE7135" w:rsidR="00277073" w:rsidRPr="00A12451" w:rsidRDefault="00277073" w:rsidP="00277073">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57A2EF4C" w14:textId="3079B69A" w:rsidR="00277073" w:rsidRPr="00A12451" w:rsidRDefault="00277073" w:rsidP="00277073">
            <w:pPr>
              <w:spacing w:after="0"/>
              <w:rPr>
                <w:bCs/>
                <w:sz w:val="18"/>
                <w:lang w:val="en-US"/>
              </w:rPr>
            </w:pPr>
            <w:r>
              <w:rPr>
                <w:sz w:val="18"/>
                <w:szCs w:val="18"/>
                <w:lang w:val="en-US"/>
              </w:rPr>
              <w:t>No specific technical challenge.</w:t>
            </w:r>
          </w:p>
        </w:tc>
        <w:tc>
          <w:tcPr>
            <w:tcW w:w="1066" w:type="dxa"/>
            <w:shd w:val="clear" w:color="auto" w:fill="auto"/>
          </w:tcPr>
          <w:p w14:paraId="20C328E1" w14:textId="26D418CE" w:rsidR="00277073" w:rsidRDefault="00277073" w:rsidP="00277073">
            <w:pPr>
              <w:spacing w:after="0"/>
              <w:rPr>
                <w:bCs/>
                <w:sz w:val="18"/>
                <w:lang w:val="en-US"/>
              </w:rPr>
            </w:pPr>
            <w:r>
              <w:rPr>
                <w:sz w:val="18"/>
                <w:szCs w:val="18"/>
              </w:rPr>
              <w:t>new</w:t>
            </w:r>
          </w:p>
        </w:tc>
      </w:tr>
      <w:tr w:rsidR="00277073" w:rsidRPr="00394D25" w14:paraId="7DE453FA" w14:textId="77777777" w:rsidTr="00A67979">
        <w:tc>
          <w:tcPr>
            <w:tcW w:w="627" w:type="dxa"/>
            <w:shd w:val="clear" w:color="auto" w:fill="auto"/>
          </w:tcPr>
          <w:p w14:paraId="04993687" w14:textId="0DD3E71E" w:rsidR="00277073" w:rsidRDefault="00277073" w:rsidP="00277073">
            <w:pPr>
              <w:spacing w:after="0"/>
              <w:rPr>
                <w:bCs/>
                <w:sz w:val="18"/>
              </w:rPr>
            </w:pPr>
          </w:p>
        </w:tc>
        <w:tc>
          <w:tcPr>
            <w:tcW w:w="1503" w:type="dxa"/>
            <w:shd w:val="clear" w:color="auto" w:fill="auto"/>
          </w:tcPr>
          <w:p w14:paraId="5BE823BF" w14:textId="4D8F4EEE" w:rsidR="00277073" w:rsidRDefault="00277073" w:rsidP="00277073">
            <w:pPr>
              <w:spacing w:after="0"/>
              <w:jc w:val="center"/>
              <w:rPr>
                <w:sz w:val="18"/>
                <w:szCs w:val="18"/>
              </w:rPr>
            </w:pPr>
          </w:p>
        </w:tc>
        <w:tc>
          <w:tcPr>
            <w:tcW w:w="1633" w:type="dxa"/>
            <w:shd w:val="clear" w:color="auto" w:fill="auto"/>
          </w:tcPr>
          <w:p w14:paraId="73B040DB" w14:textId="00DFA5CF" w:rsidR="00277073" w:rsidRDefault="00277073" w:rsidP="00277073">
            <w:pPr>
              <w:rPr>
                <w:sz w:val="18"/>
                <w:szCs w:val="18"/>
              </w:rPr>
            </w:pPr>
          </w:p>
        </w:tc>
        <w:tc>
          <w:tcPr>
            <w:tcW w:w="3301" w:type="dxa"/>
            <w:shd w:val="clear" w:color="auto" w:fill="auto"/>
          </w:tcPr>
          <w:p w14:paraId="4BB51608" w14:textId="197D5BEF" w:rsidR="00277073" w:rsidRDefault="00277073" w:rsidP="00277073">
            <w:pPr>
              <w:spacing w:after="0"/>
            </w:pPr>
          </w:p>
        </w:tc>
        <w:tc>
          <w:tcPr>
            <w:tcW w:w="2009" w:type="dxa"/>
            <w:shd w:val="clear" w:color="auto" w:fill="auto"/>
          </w:tcPr>
          <w:p w14:paraId="7D1B1023" w14:textId="036D7710" w:rsidR="00277073" w:rsidRPr="00A12451" w:rsidRDefault="00277073" w:rsidP="00277073">
            <w:pPr>
              <w:spacing w:after="0"/>
              <w:rPr>
                <w:bCs/>
                <w:sz w:val="18"/>
                <w:lang w:val="en-US"/>
              </w:rPr>
            </w:pPr>
          </w:p>
        </w:tc>
        <w:tc>
          <w:tcPr>
            <w:tcW w:w="3895" w:type="dxa"/>
          </w:tcPr>
          <w:p w14:paraId="124709C0" w14:textId="1DF96391" w:rsidR="00277073" w:rsidRPr="00A12451" w:rsidRDefault="00277073" w:rsidP="00277073">
            <w:pPr>
              <w:spacing w:after="0"/>
              <w:rPr>
                <w:bCs/>
                <w:sz w:val="18"/>
                <w:lang w:val="en-US"/>
              </w:rPr>
            </w:pPr>
          </w:p>
        </w:tc>
        <w:tc>
          <w:tcPr>
            <w:tcW w:w="2013" w:type="dxa"/>
          </w:tcPr>
          <w:p w14:paraId="4A4DC81E" w14:textId="52E107E9" w:rsidR="00277073" w:rsidRPr="00A12451" w:rsidRDefault="00277073" w:rsidP="00277073">
            <w:pPr>
              <w:spacing w:after="0"/>
              <w:rPr>
                <w:bCs/>
                <w:sz w:val="18"/>
                <w:lang w:val="en-US"/>
              </w:rPr>
            </w:pPr>
          </w:p>
        </w:tc>
        <w:tc>
          <w:tcPr>
            <w:tcW w:w="1066" w:type="dxa"/>
            <w:shd w:val="clear" w:color="auto" w:fill="auto"/>
          </w:tcPr>
          <w:p w14:paraId="2502F7AC" w14:textId="3C9F05C2" w:rsidR="00277073" w:rsidRDefault="00277073" w:rsidP="00277073">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BD2CFC" w14:paraId="65CC558D" w14:textId="77777777" w:rsidTr="00072A56">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3A1DE6A0" w:rsidR="00BB5EBF" w:rsidRPr="00251D80" w:rsidRDefault="00AD3ECA" w:rsidP="00BB5EBF">
            <w:pPr>
              <w:spacing w:after="0"/>
              <w:rPr>
                <w:i/>
              </w:rPr>
            </w:pPr>
            <w:r>
              <w:rPr>
                <w:i/>
              </w:rPr>
              <w:t>37.</w:t>
            </w:r>
            <w:r w:rsidR="00776C13">
              <w:rPr>
                <w:i/>
              </w:rPr>
              <w:t>862</w:t>
            </w:r>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993"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07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186" w:type="dxa"/>
          </w:tcPr>
          <w:p w14:paraId="442B333D" w14:textId="77777777" w:rsidR="00390B2D" w:rsidRPr="00D03E7A" w:rsidRDefault="00390B2D" w:rsidP="009B493F">
            <w:pPr>
              <w:spacing w:after="0"/>
              <w:rPr>
                <w:i/>
                <w:lang w:val="fr-FR"/>
              </w:rPr>
            </w:pPr>
            <w:proofErr w:type="spellStart"/>
            <w:r w:rsidRPr="00D03E7A">
              <w:rPr>
                <w:i/>
                <w:lang w:val="fr-FR"/>
              </w:rPr>
              <w:t>Core</w:t>
            </w:r>
            <w:proofErr w:type="spellEnd"/>
            <w:r w:rsidRPr="00D03E7A">
              <w:rPr>
                <w:i/>
                <w:lang w:val="fr-FR"/>
              </w:rPr>
              <w:t xml:space="preserve"> part</w:t>
            </w:r>
          </w:p>
          <w:p w14:paraId="256E9D81" w14:textId="77777777" w:rsidR="00390B2D" w:rsidRPr="00D03E7A" w:rsidRDefault="00390B2D" w:rsidP="00390B2D">
            <w:pPr>
              <w:spacing w:after="0"/>
              <w:rPr>
                <w:i/>
                <w:lang w:val="fr-FR"/>
              </w:rPr>
            </w:pPr>
            <w:r w:rsidRPr="00D03E7A">
              <w:rPr>
                <w:i/>
                <w:lang w:val="fr-FR"/>
              </w:rPr>
              <w:t xml:space="preserve">Rapporteur: </w:t>
            </w:r>
          </w:p>
          <w:p w14:paraId="16FC1A6C" w14:textId="4E54C74C" w:rsidR="00390B2D" w:rsidRDefault="00390B2D" w:rsidP="00390B2D">
            <w:pPr>
              <w:spacing w:after="0"/>
              <w:rPr>
                <w:lang w:val="de-CH"/>
              </w:rPr>
            </w:pPr>
            <w:r>
              <w:rPr>
                <w:lang w:val="de-CH"/>
              </w:rPr>
              <w:t xml:space="preserve">Dominique Evereare, Ericsson, </w:t>
            </w:r>
            <w:hyperlink r:id="rId26" w:history="1">
              <w:r w:rsidRPr="00BD5382">
                <w:rPr>
                  <w:rStyle w:val="Hyperlink"/>
                  <w:lang w:val="de-CH"/>
                </w:rPr>
                <w:t>dominique.everaere@ericsson.com</w:t>
              </w:r>
            </w:hyperlink>
          </w:p>
          <w:p w14:paraId="019254D0" w14:textId="608E4E0A" w:rsidR="00FF3F0C" w:rsidRPr="00BD2CFC" w:rsidRDefault="00FF3F0C" w:rsidP="009B493F">
            <w:pPr>
              <w:spacing w:after="0"/>
              <w:rPr>
                <w:i/>
                <w:lang w:val="en-US"/>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lastRenderedPageBreak/>
        <w:t xml:space="preserve">Dominique Evereare, Ericsson, </w:t>
      </w:r>
      <w:hyperlink r:id="rId27" w:history="1">
        <w:r w:rsidRPr="00BD5382">
          <w:rPr>
            <w:rStyle w:val="Hyperlink"/>
            <w:lang w:val="de-CH"/>
          </w:rPr>
          <w:t>dominique.everaere@ericsson.com</w:t>
        </w:r>
      </w:hyperlink>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proofErr w:type="spellStart"/>
            <w:r>
              <w:rPr>
                <w:rFonts w:cs="Arial"/>
                <w:bCs/>
                <w:lang w:val="en-US"/>
              </w:rPr>
              <w:t>Spreadtrum</w:t>
            </w:r>
            <w:proofErr w:type="spellEnd"/>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proofErr w:type="spellStart"/>
            <w:r>
              <w:rPr>
                <w:rFonts w:cs="Arial"/>
                <w:bCs/>
                <w:lang w:val="en-US"/>
              </w:rPr>
              <w:t>Sanechips</w:t>
            </w:r>
            <w:proofErr w:type="spellEnd"/>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25591" w14:textId="77777777" w:rsidR="005F277B" w:rsidRDefault="005F277B">
      <w:r>
        <w:separator/>
      </w:r>
    </w:p>
  </w:endnote>
  <w:endnote w:type="continuationSeparator" w:id="0">
    <w:p w14:paraId="6CDBF772" w14:textId="77777777" w:rsidR="005F277B" w:rsidRDefault="005F2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C82CD" w14:textId="77777777" w:rsidR="005F277B" w:rsidRDefault="005F277B">
      <w:r>
        <w:separator/>
      </w:r>
    </w:p>
  </w:footnote>
  <w:footnote w:type="continuationSeparator" w:id="0">
    <w:p w14:paraId="19DA6E6A" w14:textId="77777777" w:rsidR="005F277B" w:rsidRDefault="005F2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54DC"/>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07B2"/>
    <w:rsid w:val="0021234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07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027EA"/>
    <w:rsid w:val="003111F4"/>
    <w:rsid w:val="00312D09"/>
    <w:rsid w:val="00314670"/>
    <w:rsid w:val="003159BF"/>
    <w:rsid w:val="0031626C"/>
    <w:rsid w:val="003205AD"/>
    <w:rsid w:val="003237BF"/>
    <w:rsid w:val="00323C54"/>
    <w:rsid w:val="0033027D"/>
    <w:rsid w:val="00335C1D"/>
    <w:rsid w:val="00335FB2"/>
    <w:rsid w:val="0034337D"/>
    <w:rsid w:val="00344158"/>
    <w:rsid w:val="00350ED5"/>
    <w:rsid w:val="003541CA"/>
    <w:rsid w:val="0035444C"/>
    <w:rsid w:val="00355CB6"/>
    <w:rsid w:val="00357485"/>
    <w:rsid w:val="00374213"/>
    <w:rsid w:val="003821A0"/>
    <w:rsid w:val="00383A15"/>
    <w:rsid w:val="00384EAE"/>
    <w:rsid w:val="0038516D"/>
    <w:rsid w:val="003869D7"/>
    <w:rsid w:val="00390B2D"/>
    <w:rsid w:val="00394D25"/>
    <w:rsid w:val="003A1EB0"/>
    <w:rsid w:val="003A6622"/>
    <w:rsid w:val="003B2F7D"/>
    <w:rsid w:val="003B47E4"/>
    <w:rsid w:val="003C0F14"/>
    <w:rsid w:val="003C2DA6"/>
    <w:rsid w:val="003C5D98"/>
    <w:rsid w:val="003C6DA6"/>
    <w:rsid w:val="003D2781"/>
    <w:rsid w:val="003D3BEA"/>
    <w:rsid w:val="003D62A9"/>
    <w:rsid w:val="003E3D2D"/>
    <w:rsid w:val="003E4004"/>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60E7A"/>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5CEF"/>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1181"/>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E4F31"/>
    <w:rsid w:val="005F277B"/>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54893"/>
    <w:rsid w:val="00665E66"/>
    <w:rsid w:val="00671BBB"/>
    <w:rsid w:val="00682237"/>
    <w:rsid w:val="00685EB2"/>
    <w:rsid w:val="006867C0"/>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125C4"/>
    <w:rsid w:val="00813C1F"/>
    <w:rsid w:val="0082026B"/>
    <w:rsid w:val="0082193A"/>
    <w:rsid w:val="00822895"/>
    <w:rsid w:val="00834A60"/>
    <w:rsid w:val="008358AB"/>
    <w:rsid w:val="00837F9D"/>
    <w:rsid w:val="0085359B"/>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5B71"/>
    <w:rsid w:val="00A47445"/>
    <w:rsid w:val="00A52231"/>
    <w:rsid w:val="00A55CA8"/>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3ECA"/>
    <w:rsid w:val="00AD54AD"/>
    <w:rsid w:val="00AD6AA2"/>
    <w:rsid w:val="00AD77C4"/>
    <w:rsid w:val="00AE04BD"/>
    <w:rsid w:val="00AE25BF"/>
    <w:rsid w:val="00AE59EC"/>
    <w:rsid w:val="00AE61ED"/>
    <w:rsid w:val="00AE7F52"/>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2CFC"/>
    <w:rsid w:val="00BD63B2"/>
    <w:rsid w:val="00BD76D5"/>
    <w:rsid w:val="00BD783B"/>
    <w:rsid w:val="00BE0692"/>
    <w:rsid w:val="00BF45B7"/>
    <w:rsid w:val="00BF7C9D"/>
    <w:rsid w:val="00C01E8C"/>
    <w:rsid w:val="00C03E01"/>
    <w:rsid w:val="00C1157A"/>
    <w:rsid w:val="00C17640"/>
    <w:rsid w:val="00C200DD"/>
    <w:rsid w:val="00C23582"/>
    <w:rsid w:val="00C262F3"/>
    <w:rsid w:val="00C2724D"/>
    <w:rsid w:val="00C27CA9"/>
    <w:rsid w:val="00C317E7"/>
    <w:rsid w:val="00C3799C"/>
    <w:rsid w:val="00C43D1E"/>
    <w:rsid w:val="00C441A5"/>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44C5"/>
    <w:rsid w:val="00E756CC"/>
    <w:rsid w:val="00E77647"/>
    <w:rsid w:val="00E80827"/>
    <w:rsid w:val="00E81BC5"/>
    <w:rsid w:val="00E83ED4"/>
    <w:rsid w:val="00E84CD8"/>
    <w:rsid w:val="00E90A34"/>
    <w:rsid w:val="00E90B85"/>
    <w:rsid w:val="00E91679"/>
    <w:rsid w:val="00E92452"/>
    <w:rsid w:val="00E94CC1"/>
    <w:rsid w:val="00E96431"/>
    <w:rsid w:val="00EA16D1"/>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594"/>
    <w:rsid w:val="00FC3B6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eur02.safelinks.protection.outlook.com/?url=https%3A%2F%2Fwww.3gpp.org%2FDynaReport%2FWiCr--880092.htm&amp;data=05%7C02%7Cdominique.everaere%40ericsson.com%7C0c370e0d24bc45db5aa908dca656f042%7C92e84cebfbfd47abbe52080c6b87953f%7C0%7C0%7C638568139550439343%7CUnknown%7CTWFpbGZsb3d8eyJWIjoiMC4wLjAwMDAiLCJQIjoiV2luMzIiLCJBTiI6Ik1haWwiLCJXVCI6Mn0%3D%7C0%7C%7C%7C&amp;sdata=jI1ybzmLqmDVq4HiGGD1hB7GoaE3E67V4SANh2%2FQfJo%3D&amp;reserved=0" TargetMode="External"/><Relationship Id="rId18" Type="http://schemas.openxmlformats.org/officeDocument/2006/relationships/footer" Target="footer2.xml"/><Relationship Id="rId26"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hyperlink" Target="mailto:R.Sun@cablelabs.com" TargetMode="External"/><Relationship Id="rId7" Type="http://schemas.openxmlformats.org/officeDocument/2006/relationships/endnotes" Target="endnotes.xml"/><Relationship Id="rId12" Type="http://schemas.openxmlformats.org/officeDocument/2006/relationships/hyperlink" Target="https://eur02.safelinks.protection.outlook.com/?url=https%3A%2F%2Fwww.3gpp.org%2FDynaReport%2FWiCr--970083.htm&amp;data=05%7C02%7Cdominique.everaere%40ericsson.com%7C0c370e0d24bc45db5aa908dca656f042%7C92e84cebfbfd47abbe52080c6b87953f%7C0%7C0%7C638568139550425211%7CUnknown%7CTWFpbGZsb3d8eyJWIjoiMC4wLjAwMDAiLCJQIjoiV2luMzIiLCJBTiI6Ik1haWwiLCJXVCI6Mn0%3D%7C0%7C%7C%7C&amp;sdata=J0aICuNt8YOZdxJstTvb7R%2B3SOSOB7NqjVUsay1y3OQ%3D&amp;reserved=0" TargetMode="External"/><Relationship Id="rId17" Type="http://schemas.openxmlformats.org/officeDocument/2006/relationships/footer" Target="footer1.xml"/><Relationship Id="rId25"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Zhangpeng169@huawei.com"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ronald.borsato@att.com" TargetMode="External"/><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image" Target="media/image1.emf"/><Relationship Id="rId22" Type="http://schemas.openxmlformats.org/officeDocument/2006/relationships/hyperlink" Target="mailto:ronald.borsato@att.com" TargetMode="External"/><Relationship Id="rId27" Type="http://schemas.openxmlformats.org/officeDocument/2006/relationships/hyperlink" Target="mailto:dominique.everaere@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1906</Words>
  <Characters>11098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12979</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3</cp:revision>
  <cp:lastPrinted>2000-02-29T10:31:00Z</cp:lastPrinted>
  <dcterms:created xsi:type="dcterms:W3CDTF">2024-09-02T07:52:00Z</dcterms:created>
  <dcterms:modified xsi:type="dcterms:W3CDTF">2024-09-02T07:53:00Z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